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E5EE2" w14:textId="77777777" w:rsidR="00CC4B66" w:rsidRDefault="00CC4B66" w:rsidP="00CC4B66">
      <w:pPr>
        <w:pStyle w:val="NoSpacing"/>
      </w:pPr>
      <w:r>
        <w:rPr>
          <w:u w:val="single"/>
        </w:rPr>
        <w:t>Master John MARTYN</w:t>
      </w:r>
      <w:r>
        <w:t xml:space="preserve">        (fl.1408-9)</w:t>
      </w:r>
    </w:p>
    <w:p w14:paraId="5C7ACBE2" w14:textId="77777777" w:rsidR="00CC4B66" w:rsidRDefault="00CC4B66" w:rsidP="00CC4B66">
      <w:pPr>
        <w:pStyle w:val="NoSpacing"/>
      </w:pPr>
    </w:p>
    <w:p w14:paraId="6DEC7763" w14:textId="77777777" w:rsidR="00CC4B66" w:rsidRDefault="00CC4B66" w:rsidP="00CC4B66">
      <w:pPr>
        <w:pStyle w:val="NoSpacing"/>
      </w:pPr>
    </w:p>
    <w:p w14:paraId="23AD0C73" w14:textId="77777777" w:rsidR="00CC4B66" w:rsidRDefault="00CC4B66" w:rsidP="00CC4B66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40C35871" w14:textId="77777777" w:rsidR="00CC4B66" w:rsidRDefault="00CC4B66" w:rsidP="00CC4B66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124B787" w14:textId="77777777" w:rsidR="00CC4B66" w:rsidRDefault="00CC4B66" w:rsidP="00CC4B66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r>
        <w:t>vol.LVII</w:t>
      </w:r>
      <w:proofErr w:type="spellEnd"/>
      <w:r>
        <w:t>, published 1872, p.11)</w:t>
      </w:r>
    </w:p>
    <w:p w14:paraId="18A16CAB" w14:textId="77777777" w:rsidR="00CC4B66" w:rsidRDefault="00CC4B66" w:rsidP="00CC4B66">
      <w:pPr>
        <w:pStyle w:val="NoSpacing"/>
      </w:pPr>
    </w:p>
    <w:p w14:paraId="03D29F90" w14:textId="77777777" w:rsidR="00CC4B66" w:rsidRDefault="00CC4B66" w:rsidP="00CC4B66">
      <w:pPr>
        <w:pStyle w:val="NoSpacing"/>
      </w:pPr>
    </w:p>
    <w:p w14:paraId="423FF6B5" w14:textId="77777777" w:rsidR="00CC4B66" w:rsidRDefault="00CC4B66" w:rsidP="00CC4B66">
      <w:pPr>
        <w:pStyle w:val="NoSpacing"/>
        <w:rPr>
          <w:u w:val="single"/>
        </w:rPr>
      </w:pPr>
      <w:r>
        <w:t>3 July 2019</w:t>
      </w:r>
    </w:p>
    <w:p w14:paraId="2AE85BB7" w14:textId="77777777" w:rsidR="006B2F86" w:rsidRPr="00E71FC3" w:rsidRDefault="00CC4B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17B83" w14:textId="77777777" w:rsidR="00CC4B66" w:rsidRDefault="00CC4B66" w:rsidP="00E71FC3">
      <w:pPr>
        <w:spacing w:after="0" w:line="240" w:lineRule="auto"/>
      </w:pPr>
      <w:r>
        <w:separator/>
      </w:r>
    </w:p>
  </w:endnote>
  <w:endnote w:type="continuationSeparator" w:id="0">
    <w:p w14:paraId="01890180" w14:textId="77777777" w:rsidR="00CC4B66" w:rsidRDefault="00CC4B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7AF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07CC5" w14:textId="77777777" w:rsidR="00CC4B66" w:rsidRDefault="00CC4B66" w:rsidP="00E71FC3">
      <w:pPr>
        <w:spacing w:after="0" w:line="240" w:lineRule="auto"/>
      </w:pPr>
      <w:r>
        <w:separator/>
      </w:r>
    </w:p>
  </w:footnote>
  <w:footnote w:type="continuationSeparator" w:id="0">
    <w:p w14:paraId="1D66EC46" w14:textId="77777777" w:rsidR="00CC4B66" w:rsidRDefault="00CC4B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B66"/>
    <w:rsid w:val="001A7C09"/>
    <w:rsid w:val="00577BD5"/>
    <w:rsid w:val="00656CBA"/>
    <w:rsid w:val="006A1F77"/>
    <w:rsid w:val="00733BE7"/>
    <w:rsid w:val="00AB52E8"/>
    <w:rsid w:val="00B16D3F"/>
    <w:rsid w:val="00BB41AC"/>
    <w:rsid w:val="00CC4B6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CEAAE"/>
  <w15:chartTrackingRefBased/>
  <w15:docId w15:val="{9D3023AA-2C6E-441D-9173-89171BE5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2019-07-19T19:34:00Z</dcterms:created>
  <dcterms:modified xsi:type="dcterms:W3CDTF">2019-07-19T19:35:00Z</dcterms:modified>
</cp:coreProperties>
</file>